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675D5" w14:textId="21DA795C" w:rsidR="006B2F86" w:rsidRDefault="00E26E34" w:rsidP="00E71FC3">
      <w:pPr>
        <w:pStyle w:val="NoSpacing"/>
      </w:pPr>
      <w:r>
        <w:rPr>
          <w:u w:val="single"/>
        </w:rPr>
        <w:t>Joan YONG</w:t>
      </w:r>
      <w:r>
        <w:t xml:space="preserve">  </w:t>
      </w:r>
      <w:proofErr w:type="gramStart"/>
      <w:r>
        <w:t xml:space="preserve">   (</w:t>
      </w:r>
      <w:proofErr w:type="gramEnd"/>
      <w:r>
        <w:t>d.1489-90)</w:t>
      </w:r>
    </w:p>
    <w:p w14:paraId="556E7EEF" w14:textId="4A95EA44" w:rsidR="00E26E34" w:rsidRDefault="00E26E34" w:rsidP="00E71FC3">
      <w:pPr>
        <w:pStyle w:val="NoSpacing"/>
      </w:pPr>
      <w:r>
        <w:t xml:space="preserve">of </w:t>
      </w:r>
      <w:proofErr w:type="spellStart"/>
      <w:r>
        <w:t>Reculver</w:t>
      </w:r>
      <w:proofErr w:type="spellEnd"/>
      <w:r>
        <w:t>, Kent.</w:t>
      </w:r>
    </w:p>
    <w:p w14:paraId="744905A5" w14:textId="306A8E11" w:rsidR="00E26E34" w:rsidRDefault="00E26E34" w:rsidP="00E71FC3">
      <w:pPr>
        <w:pStyle w:val="NoSpacing"/>
      </w:pPr>
    </w:p>
    <w:p w14:paraId="02D8F739" w14:textId="5890FF67" w:rsidR="00E26E34" w:rsidRDefault="00E26E34" w:rsidP="00E71FC3">
      <w:pPr>
        <w:pStyle w:val="NoSpacing"/>
      </w:pPr>
    </w:p>
    <w:p w14:paraId="5407E49C" w14:textId="5127B0CE" w:rsidR="00E26E34" w:rsidRDefault="00E26E34" w:rsidP="00E26E34">
      <w:pPr>
        <w:pStyle w:val="NoSpacing"/>
      </w:pPr>
      <w:r>
        <w:tab/>
        <w:t>1489</w:t>
      </w:r>
      <w:r>
        <w:tab/>
        <w:t>Sh</w:t>
      </w:r>
      <w:r>
        <w:t>e made h</w:t>
      </w:r>
      <w:r>
        <w:t>er</w:t>
      </w:r>
      <w:r>
        <w:t xml:space="preserve"> Will.</w:t>
      </w:r>
    </w:p>
    <w:p w14:paraId="4DA2E704" w14:textId="78CBA342" w:rsidR="00E26E34" w:rsidRDefault="00E26E34" w:rsidP="00E26E34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32/3/254a)</w:t>
      </w:r>
    </w:p>
    <w:p w14:paraId="48BAAA94" w14:textId="1749A6E9" w:rsidR="00E26E34" w:rsidRDefault="00E26E34" w:rsidP="00E26E34">
      <w:pPr>
        <w:pStyle w:val="NoSpacing"/>
      </w:pPr>
      <w:r>
        <w:tab/>
        <w:t>1490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  (ibid.)</w:t>
      </w:r>
    </w:p>
    <w:p w14:paraId="3C2EC15D" w14:textId="77777777" w:rsidR="00E26E34" w:rsidRDefault="00E26E34" w:rsidP="00E26E34">
      <w:pPr>
        <w:pStyle w:val="NoSpacing"/>
      </w:pPr>
    </w:p>
    <w:p w14:paraId="68BCDF34" w14:textId="77777777" w:rsidR="00E26E34" w:rsidRDefault="00E26E34" w:rsidP="00E26E34">
      <w:pPr>
        <w:pStyle w:val="NoSpacing"/>
      </w:pPr>
    </w:p>
    <w:p w14:paraId="37430CDE" w14:textId="30CBC69A" w:rsidR="00E26E34" w:rsidRPr="00E26E34" w:rsidRDefault="00E26E34" w:rsidP="00E26E34">
      <w:pPr>
        <w:pStyle w:val="NoSpacing"/>
      </w:pPr>
      <w:r>
        <w:t>21 March 2018</w:t>
      </w:r>
    </w:p>
    <w:sectPr w:rsidR="00E26E34" w:rsidRPr="00E26E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0E825" w14:textId="77777777" w:rsidR="00E26E34" w:rsidRDefault="00E26E34" w:rsidP="00E71FC3">
      <w:pPr>
        <w:spacing w:after="0" w:line="240" w:lineRule="auto"/>
      </w:pPr>
      <w:r>
        <w:separator/>
      </w:r>
    </w:p>
  </w:endnote>
  <w:endnote w:type="continuationSeparator" w:id="0">
    <w:p w14:paraId="0D0A1589" w14:textId="77777777" w:rsidR="00E26E34" w:rsidRDefault="00E26E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AAF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12793" w14:textId="77777777" w:rsidR="00E26E34" w:rsidRDefault="00E26E34" w:rsidP="00E71FC3">
      <w:pPr>
        <w:spacing w:after="0" w:line="240" w:lineRule="auto"/>
      </w:pPr>
      <w:r>
        <w:separator/>
      </w:r>
    </w:p>
  </w:footnote>
  <w:footnote w:type="continuationSeparator" w:id="0">
    <w:p w14:paraId="330F1FF9" w14:textId="77777777" w:rsidR="00E26E34" w:rsidRDefault="00E26E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E34"/>
    <w:rsid w:val="001A7C09"/>
    <w:rsid w:val="00577BD5"/>
    <w:rsid w:val="00656CBA"/>
    <w:rsid w:val="006A1F77"/>
    <w:rsid w:val="00733BE7"/>
    <w:rsid w:val="00AB52E8"/>
    <w:rsid w:val="00B16D3F"/>
    <w:rsid w:val="00BB41AC"/>
    <w:rsid w:val="00E26E3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713B3"/>
  <w15:chartTrackingRefBased/>
  <w15:docId w15:val="{2AB78B82-0ADF-4B5C-87CA-CA757B25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2018-03-21T19:48:00Z</dcterms:created>
  <dcterms:modified xsi:type="dcterms:W3CDTF">2018-03-21T19:50:00Z</dcterms:modified>
</cp:coreProperties>
</file>